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D4BA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D4BA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8D4BA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8D4BA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8D4BA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8D4BA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8D4BA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421CB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8D4BA3">
        <w:rPr>
          <w:b w:val="0"/>
        </w:rPr>
        <w:t xml:space="preserve"> 38А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6"/>
        <w:gridCol w:w="1778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8D4BA3" w:rsidP="00232C8F">
            <w:r>
              <w:t>Уборщик служебных помещений, 2 разряд (Уборщик производственных и служебных помещений)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8D4BA3" w:rsidP="00232C8F">
            <w:r>
              <w:t>19258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8D4BA3" w:rsidRPr="008D4BA3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8D4BA3" w:rsidRPr="008D4BA3">
        <w:rPr>
          <w:rStyle w:val="aa"/>
        </w:rPr>
        <w:t>6;  38А, 39А (38А), 40А (38А), 41А (38А), 42А (38А), 43А (38А)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8D4BA3" w:rsidRPr="008D4BA3">
        <w:rPr>
          <w:u w:val="single"/>
        </w:rPr>
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8D4BA3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8D4BA3" w:rsidP="0098630F">
            <w:pPr>
              <w:jc w:val="center"/>
            </w:pPr>
            <w:r>
              <w:t>6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8D4BA3" w:rsidP="00145419">
            <w:pPr>
              <w:jc w:val="center"/>
            </w:pPr>
            <w:r>
              <w:t>6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8D4BA3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8D4BA3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8D4BA3" w:rsidP="0098630F">
            <w:pPr>
              <w:jc w:val="center"/>
            </w:pPr>
            <w:r>
              <w:t>183-565-531 95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  <w:tr w:rsidR="008D4BA3" w:rsidTr="000860ED">
        <w:tc>
          <w:tcPr>
            <w:tcW w:w="6345" w:type="dxa"/>
            <w:tcBorders>
              <w:right w:val="single" w:sz="4" w:space="0" w:color="auto"/>
            </w:tcBorders>
          </w:tcPr>
          <w:p w:rsidR="008D4BA3" w:rsidRDefault="008D4BA3" w:rsidP="0098630F">
            <w:pPr>
              <w:jc w:val="center"/>
            </w:pPr>
            <w:r>
              <w:t>185-645-040 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BA3" w:rsidRDefault="008D4BA3" w:rsidP="00AD14A4">
            <w:pPr>
              <w:rPr>
                <w:rStyle w:val="a7"/>
                <w:lang w:val="en-US"/>
              </w:rPr>
            </w:pPr>
          </w:p>
        </w:tc>
      </w:tr>
      <w:tr w:rsidR="008D4BA3" w:rsidTr="000860ED">
        <w:tc>
          <w:tcPr>
            <w:tcW w:w="6345" w:type="dxa"/>
            <w:tcBorders>
              <w:right w:val="single" w:sz="4" w:space="0" w:color="auto"/>
            </w:tcBorders>
          </w:tcPr>
          <w:p w:rsidR="008D4BA3" w:rsidRDefault="008D4BA3" w:rsidP="0098630F">
            <w:pPr>
              <w:jc w:val="center"/>
            </w:pPr>
            <w:r>
              <w:t>183-089-799 16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BA3" w:rsidRDefault="008D4BA3" w:rsidP="00AD14A4">
            <w:pPr>
              <w:rPr>
                <w:rStyle w:val="a7"/>
                <w:lang w:val="en-US"/>
              </w:rPr>
            </w:pPr>
          </w:p>
        </w:tc>
      </w:tr>
      <w:tr w:rsidR="008D4BA3" w:rsidTr="000860ED">
        <w:tc>
          <w:tcPr>
            <w:tcW w:w="6345" w:type="dxa"/>
            <w:tcBorders>
              <w:right w:val="single" w:sz="4" w:space="0" w:color="auto"/>
            </w:tcBorders>
          </w:tcPr>
          <w:p w:rsidR="008D4BA3" w:rsidRDefault="008D4BA3" w:rsidP="0098630F">
            <w:pPr>
              <w:jc w:val="center"/>
            </w:pPr>
            <w:r>
              <w:t>183-637-477 04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BA3" w:rsidRDefault="008D4BA3" w:rsidP="00AD14A4">
            <w:pPr>
              <w:rPr>
                <w:rStyle w:val="a7"/>
                <w:lang w:val="en-US"/>
              </w:rPr>
            </w:pPr>
          </w:p>
        </w:tc>
      </w:tr>
      <w:tr w:rsidR="008D4BA3" w:rsidTr="000860ED">
        <w:tc>
          <w:tcPr>
            <w:tcW w:w="6345" w:type="dxa"/>
            <w:tcBorders>
              <w:right w:val="single" w:sz="4" w:space="0" w:color="auto"/>
            </w:tcBorders>
          </w:tcPr>
          <w:p w:rsidR="008D4BA3" w:rsidRDefault="008D4BA3" w:rsidP="0098630F">
            <w:pPr>
              <w:jc w:val="center"/>
            </w:pPr>
            <w:r>
              <w:t>183-129-646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BA3" w:rsidRDefault="008D4BA3" w:rsidP="00AD14A4">
            <w:pPr>
              <w:rPr>
                <w:rStyle w:val="a7"/>
                <w:lang w:val="en-US"/>
              </w:rPr>
            </w:pPr>
          </w:p>
        </w:tc>
      </w:tr>
      <w:tr w:rsidR="008D4BA3" w:rsidTr="000860ED">
        <w:tc>
          <w:tcPr>
            <w:tcW w:w="6345" w:type="dxa"/>
            <w:tcBorders>
              <w:right w:val="single" w:sz="4" w:space="0" w:color="auto"/>
            </w:tcBorders>
          </w:tcPr>
          <w:p w:rsidR="008D4BA3" w:rsidRDefault="008D4BA3" w:rsidP="0098630F">
            <w:pPr>
              <w:jc w:val="center"/>
            </w:pPr>
            <w:r>
              <w:t>181-823-076 69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BA3" w:rsidRDefault="008D4BA3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421CB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421CB2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8D4BA3" w:rsidRPr="008D4BA3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8D4BA3" w:rsidRPr="008D4BA3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421CB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8582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8582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8582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8582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8582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8582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8582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8582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585820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8582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8582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8582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8582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585820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85820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8582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8582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58582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585820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21CB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21CB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21CB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21CB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21CB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21CB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21CB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21CB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21CB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21CB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21CB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21CB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21CB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21CB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21CB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21CB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21CB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21CB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21CB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21CB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21CB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421CB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585820" w:rsidRPr="00585820">
        <w:rPr>
          <w:i/>
          <w:u w:val="single"/>
        </w:rPr>
        <w:t>1. Рекомендации по улучшению условий труда: не требуются</w:t>
      </w:r>
      <w:r w:rsidR="00585820" w:rsidRPr="00585820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94).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9D05D9" w:rsidRPr="009D05D9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D4BA3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D4BA3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8D4BA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8D4BA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D4BA3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D4BA3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8D4BA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8D4BA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(дата)</w:t>
            </w: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(дата)</w:t>
            </w: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585820" w:rsidTr="0058582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85820" w:rsidRDefault="00585820" w:rsidP="003C5C39">
            <w:pPr>
              <w:pStyle w:val="a8"/>
            </w:pPr>
            <w:r w:rsidRPr="00585820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585820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85820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585820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85820" w:rsidRDefault="00585820" w:rsidP="003C5C39">
            <w:pPr>
              <w:pStyle w:val="a8"/>
            </w:pPr>
            <w:r w:rsidRPr="00585820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585820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85820" w:rsidRDefault="009D05D9" w:rsidP="003C5C39">
            <w:pPr>
              <w:pStyle w:val="a8"/>
            </w:pPr>
            <w:r>
              <w:t>26.11.2020</w:t>
            </w:r>
          </w:p>
        </w:tc>
      </w:tr>
      <w:tr w:rsidR="00EF07A3" w:rsidRPr="00585820" w:rsidTr="0058582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585820" w:rsidRDefault="00585820" w:rsidP="003C5C39">
            <w:pPr>
              <w:pStyle w:val="a8"/>
              <w:rPr>
                <w:b/>
                <w:vertAlign w:val="superscript"/>
              </w:rPr>
            </w:pPr>
            <w:r w:rsidRPr="0058582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58582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585820" w:rsidRDefault="00585820" w:rsidP="00EF07A3">
            <w:pPr>
              <w:pStyle w:val="a8"/>
              <w:rPr>
                <w:b/>
                <w:vertAlign w:val="superscript"/>
              </w:rPr>
            </w:pPr>
            <w:r w:rsidRPr="005858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585820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585820" w:rsidRDefault="00585820" w:rsidP="00EF07A3">
            <w:pPr>
              <w:pStyle w:val="a8"/>
              <w:rPr>
                <w:b/>
                <w:vertAlign w:val="superscript"/>
              </w:rPr>
            </w:pPr>
            <w:r w:rsidRPr="00585820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58582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585820" w:rsidRDefault="00585820" w:rsidP="00EF07A3">
            <w:pPr>
              <w:pStyle w:val="a8"/>
              <w:rPr>
                <w:vertAlign w:val="superscript"/>
              </w:rPr>
            </w:pPr>
            <w:r w:rsidRPr="00585820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8D4BA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D4BA3" w:rsidP="004E51DC">
            <w:pPr>
              <w:pStyle w:val="a8"/>
            </w:pPr>
            <w:r>
              <w:t>Балатукова Абибе Кемаловна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8D4B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8D4BA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EF07A3">
            <w:pPr>
              <w:pStyle w:val="a8"/>
            </w:pPr>
            <w:r>
              <w:t>Береза Анна Валентиновна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D4BA3" w:rsidRPr="008D4BA3" w:rsidRDefault="008D4BA3" w:rsidP="00EF07A3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(дата)</w:t>
            </w: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EF07A3">
            <w:pPr>
              <w:pStyle w:val="a8"/>
            </w:pPr>
            <w:r>
              <w:t>Кучарская Лидия Леонидовна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D4BA3" w:rsidRPr="008D4BA3" w:rsidRDefault="008D4BA3" w:rsidP="00EF07A3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(дата)</w:t>
            </w: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EF07A3">
            <w:pPr>
              <w:pStyle w:val="a8"/>
            </w:pPr>
            <w:r>
              <w:t>Кучарская Марина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D4BA3" w:rsidRPr="008D4BA3" w:rsidRDefault="008D4BA3" w:rsidP="00EF07A3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(дата)</w:t>
            </w: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EF07A3">
            <w:pPr>
              <w:pStyle w:val="a8"/>
            </w:pPr>
            <w:r>
              <w:t>Маркова Валентина Васильевна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D4BA3" w:rsidRPr="008D4BA3" w:rsidRDefault="008D4BA3" w:rsidP="00EF07A3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(дата)</w:t>
            </w: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EF07A3">
            <w:pPr>
              <w:pStyle w:val="a8"/>
            </w:pPr>
            <w:r>
              <w:t>Осипова Надежда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4BA3" w:rsidRPr="008D4BA3" w:rsidRDefault="008D4BA3" w:rsidP="004E51DC">
            <w:pPr>
              <w:pStyle w:val="a8"/>
            </w:pPr>
          </w:p>
        </w:tc>
      </w:tr>
      <w:tr w:rsidR="008D4BA3" w:rsidRPr="008D4BA3" w:rsidTr="008D4B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D4BA3" w:rsidRPr="008D4BA3" w:rsidRDefault="008D4BA3" w:rsidP="00EF07A3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D4BA3" w:rsidRPr="008D4BA3" w:rsidRDefault="008D4BA3" w:rsidP="004E51DC">
            <w:pPr>
              <w:pStyle w:val="a8"/>
              <w:rPr>
                <w:vertAlign w:val="superscript"/>
              </w:rPr>
            </w:pPr>
            <w:r w:rsidRPr="008D4BA3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CB2" w:rsidRDefault="00421CB2" w:rsidP="0076042D">
      <w:pPr>
        <w:pStyle w:val="a9"/>
      </w:pPr>
      <w:r>
        <w:separator/>
      </w:r>
    </w:p>
  </w:endnote>
  <w:endnote w:type="continuationSeparator" w:id="0">
    <w:p w:rsidR="00421CB2" w:rsidRDefault="00421CB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8D4BA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38А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9D05D9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9D05D9" w:rsidRPr="009D05D9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CB2" w:rsidRDefault="00421CB2" w:rsidP="0076042D">
      <w:pPr>
        <w:pStyle w:val="a9"/>
      </w:pPr>
      <w:r>
        <w:separator/>
      </w:r>
    </w:p>
  </w:footnote>
  <w:footnote w:type="continuationSeparator" w:id="0">
    <w:p w:rsidR="00421CB2" w:rsidRDefault="00421CB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6;  38А, 39А (38А), 40А (38А), 41А (38А), 42А (38А), 43А (38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Обслуживающ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19258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etks_info" w:val="   Раздел: &quot;Общеотраслевые профессии рабочих&quot;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38А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38А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BCBE091505DA4C809DA1F3033279EB34"/>
    <w:docVar w:name="rm_id" w:val="38"/>
    <w:docVar w:name="rm_name" w:val="                                          "/>
    <w:docVar w:name="rm_number" w:val=" 38А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9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94)"/>
    <w:docVar w:name="version" w:val="51"/>
  </w:docVars>
  <w:rsids>
    <w:rsidRoot w:val="00421CB2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21CB2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85820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13D4F"/>
    <w:rsid w:val="00835248"/>
    <w:rsid w:val="00883461"/>
    <w:rsid w:val="008D4BA3"/>
    <w:rsid w:val="008E68DE"/>
    <w:rsid w:val="008E70C1"/>
    <w:rsid w:val="0090588D"/>
    <w:rsid w:val="0092778A"/>
    <w:rsid w:val="00967790"/>
    <w:rsid w:val="0098630F"/>
    <w:rsid w:val="009D05D9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51BFFCF3-D39B-4081-9032-CBFD8E8D1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2020-11-20T09:01:00Z</dcterms:created>
  <dcterms:modified xsi:type="dcterms:W3CDTF">2020-11-27T04:52:00Z</dcterms:modified>
</cp:coreProperties>
</file>